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ABA0D" w14:textId="510E9E66" w:rsidR="00EB59CF" w:rsidRPr="00B9100B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ab/>
      </w:r>
    </w:p>
    <w:p w14:paraId="7A4047C8" w14:textId="506044F6" w:rsidR="00EB59CF" w:rsidRDefault="00EB59CF" w:rsidP="00EB59CF">
      <w:pPr>
        <w:tabs>
          <w:tab w:val="left" w:pos="993"/>
          <w:tab w:val="left" w:pos="1134"/>
        </w:tabs>
        <w:rPr>
          <w:rFonts w:cs="Arial"/>
        </w:rPr>
      </w:pPr>
      <w:r w:rsidRPr="00B9100B">
        <w:rPr>
          <w:rFonts w:cs="Arial"/>
        </w:rPr>
        <w:t xml:space="preserve">Številka: </w:t>
      </w:r>
      <w:r w:rsidR="005A2AAB" w:rsidRPr="005A2AAB">
        <w:rPr>
          <w:rFonts w:cs="Arial"/>
        </w:rPr>
        <w:t>4302-0023/2022-2</w:t>
      </w:r>
    </w:p>
    <w:p w14:paraId="0AA192BD" w14:textId="4FB79D6E" w:rsidR="00460EEC" w:rsidRPr="00F64ACE" w:rsidRDefault="00460EEC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F64ACE">
        <w:rPr>
          <w:rFonts w:cs="Arial"/>
        </w:rPr>
        <w:t xml:space="preserve"> BR</w:t>
      </w:r>
      <w:r>
        <w:rPr>
          <w:rFonts w:cs="Arial"/>
        </w:rPr>
        <w:t>:</w:t>
      </w:r>
      <w:r w:rsidR="00125C6B">
        <w:rPr>
          <w:rFonts w:cs="Arial"/>
        </w:rPr>
        <w:t xml:space="preserve"> 2022-291</w:t>
      </w:r>
      <w:bookmarkStart w:id="0" w:name="_GoBack"/>
      <w:bookmarkEnd w:id="0"/>
    </w:p>
    <w:p w14:paraId="42015D53" w14:textId="3679091A" w:rsidR="008318D9" w:rsidRDefault="008318D9" w:rsidP="00A42189">
      <w:pPr>
        <w:jc w:val="both"/>
        <w:rPr>
          <w:rFonts w:cs="Arial"/>
        </w:rPr>
      </w:pPr>
    </w:p>
    <w:p w14:paraId="6F94778F" w14:textId="77777777" w:rsidR="005D5DEA" w:rsidRPr="00B9100B" w:rsidRDefault="005D5DEA" w:rsidP="005D5DEA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REFERENČNA IZJAVA</w:t>
      </w:r>
    </w:p>
    <w:p w14:paraId="2DBBA615" w14:textId="77777777" w:rsidR="005D5DEA" w:rsidRDefault="005D5DEA" w:rsidP="005D5DEA">
      <w:pPr>
        <w:tabs>
          <w:tab w:val="left" w:pos="1083"/>
        </w:tabs>
        <w:rPr>
          <w:rFonts w:cs="Arial"/>
        </w:rPr>
      </w:pPr>
    </w:p>
    <w:p w14:paraId="12DF344C" w14:textId="77777777" w:rsidR="005D5DEA" w:rsidRDefault="005D5DEA" w:rsidP="005D5DEA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7E5F1B9" w14:textId="77777777" w:rsidR="005D5DEA" w:rsidRDefault="005D5DEA" w:rsidP="005D5DEA">
      <w:pPr>
        <w:tabs>
          <w:tab w:val="left" w:pos="1083"/>
        </w:tabs>
        <w:rPr>
          <w:rFonts w:cs="Arial"/>
        </w:rPr>
      </w:pPr>
    </w:p>
    <w:p w14:paraId="6B76FCD4" w14:textId="77777777" w:rsidR="005D5DEA" w:rsidRDefault="005D5DEA" w:rsidP="005D5DEA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4ECE3AD0" w14:textId="77777777" w:rsidR="005D5DEA" w:rsidRDefault="005D5DEA" w:rsidP="005D5DEA">
      <w:pPr>
        <w:tabs>
          <w:tab w:val="left" w:pos="1083"/>
        </w:tabs>
        <w:rPr>
          <w:rFonts w:cs="Arial"/>
        </w:rPr>
      </w:pPr>
    </w:p>
    <w:p w14:paraId="58B329AF" w14:textId="77777777" w:rsidR="005D5DEA" w:rsidRDefault="005D5DEA" w:rsidP="005D5DEA">
      <w:pPr>
        <w:jc w:val="both"/>
        <w:rPr>
          <w:rFonts w:cs="Arial"/>
        </w:rPr>
      </w:pPr>
    </w:p>
    <w:p w14:paraId="6C52FC88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</w:p>
    <w:p w14:paraId="46AEE511" w14:textId="77777777" w:rsidR="005D5DEA" w:rsidRDefault="005D5DEA" w:rsidP="005D5DEA">
      <w:pPr>
        <w:jc w:val="both"/>
        <w:rPr>
          <w:rFonts w:cs="Arial"/>
        </w:rPr>
      </w:pPr>
    </w:p>
    <w:p w14:paraId="3E969A2A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</w:p>
    <w:p w14:paraId="32A500B2" w14:textId="77777777" w:rsidR="005D5DEA" w:rsidRDefault="005D5DEA" w:rsidP="005D5DEA">
      <w:pPr>
        <w:jc w:val="both"/>
        <w:rPr>
          <w:rFonts w:cs="Arial"/>
        </w:rPr>
      </w:pPr>
    </w:p>
    <w:p w14:paraId="7F18726B" w14:textId="7777777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</w:p>
    <w:p w14:paraId="67EA7731" w14:textId="77777777" w:rsidR="005D5DEA" w:rsidRDefault="005D5DEA" w:rsidP="005D5DEA">
      <w:pPr>
        <w:jc w:val="both"/>
        <w:rPr>
          <w:rFonts w:cs="Arial"/>
        </w:rPr>
      </w:pPr>
    </w:p>
    <w:p w14:paraId="28EB8A9D" w14:textId="2D590FF8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</w:p>
    <w:p w14:paraId="4CC6646D" w14:textId="72078070" w:rsidR="007E0C3A" w:rsidRDefault="007E0C3A" w:rsidP="005D5DEA">
      <w:pPr>
        <w:jc w:val="both"/>
        <w:rPr>
          <w:rFonts w:cs="Arial"/>
        </w:rPr>
      </w:pPr>
    </w:p>
    <w:p w14:paraId="24D73689" w14:textId="1F2AD727" w:rsidR="007E0C3A" w:rsidRDefault="00575710" w:rsidP="005D5DEA">
      <w:pPr>
        <w:jc w:val="both"/>
        <w:rPr>
          <w:rFonts w:cs="Arial"/>
        </w:rPr>
      </w:pPr>
      <w:r>
        <w:rPr>
          <w:rFonts w:cs="Arial"/>
        </w:rPr>
        <w:t>Naziv, datum sklenitve in št. pogodbe oz. naročilnice</w:t>
      </w:r>
      <w:r w:rsidR="007E0C3A">
        <w:rPr>
          <w:rFonts w:cs="Arial"/>
        </w:rPr>
        <w:t>: _____________________________</w:t>
      </w:r>
    </w:p>
    <w:p w14:paraId="720FCBFB" w14:textId="77777777" w:rsidR="005D5DEA" w:rsidRDefault="005D5DEA" w:rsidP="005D5DEA">
      <w:pPr>
        <w:jc w:val="both"/>
        <w:rPr>
          <w:rFonts w:cs="Arial"/>
        </w:rPr>
      </w:pPr>
    </w:p>
    <w:p w14:paraId="3F9FD212" w14:textId="1520762B" w:rsidR="007E0C3A" w:rsidRDefault="007E0C3A" w:rsidP="005D5DEA">
      <w:pPr>
        <w:jc w:val="both"/>
        <w:rPr>
          <w:rFonts w:cs="Arial"/>
        </w:rPr>
      </w:pPr>
      <w:r>
        <w:rPr>
          <w:rFonts w:cs="Arial"/>
        </w:rPr>
        <w:t xml:space="preserve">Vrsta izvedene storitve ter mesec in leto izvedene storitve </w:t>
      </w:r>
      <w:r w:rsidRPr="00AA725F">
        <w:rPr>
          <w:rFonts w:cs="Arial"/>
          <w:i/>
          <w:color w:val="BFBFBF" w:themeColor="background1" w:themeShade="BF"/>
          <w:sz w:val="18"/>
          <w:szCs w:val="18"/>
        </w:rPr>
        <w:t xml:space="preserve">(ponudnik izpolni </w:t>
      </w:r>
      <w:r w:rsidR="00575710">
        <w:rPr>
          <w:rFonts w:cs="Arial"/>
          <w:i/>
          <w:color w:val="BFBFBF" w:themeColor="background1" w:themeShade="BF"/>
          <w:sz w:val="18"/>
          <w:szCs w:val="18"/>
        </w:rPr>
        <w:t>tisti del,</w:t>
      </w:r>
      <w:r w:rsidRPr="00AA725F">
        <w:rPr>
          <w:rFonts w:cs="Arial"/>
          <w:i/>
          <w:color w:val="BFBFBF" w:themeColor="background1" w:themeShade="BF"/>
          <w:sz w:val="18"/>
          <w:szCs w:val="18"/>
        </w:rPr>
        <w:t xml:space="preserve"> na katerega se izvedena referenčna storitev naša)</w:t>
      </w:r>
      <w:r>
        <w:rPr>
          <w:rFonts w:cs="Arial"/>
        </w:rPr>
        <w:t>:</w:t>
      </w:r>
    </w:p>
    <w:p w14:paraId="75B846D3" w14:textId="77777777" w:rsidR="007E0C3A" w:rsidRPr="007E0C3A" w:rsidRDefault="007E0C3A" w:rsidP="007E0C3A">
      <w:pPr>
        <w:pStyle w:val="Odstavekseznama"/>
        <w:numPr>
          <w:ilvl w:val="0"/>
          <w:numId w:val="9"/>
        </w:numPr>
        <w:rPr>
          <w:rFonts w:ascii="Arial" w:hAnsi="Arial" w:cs="Arial"/>
          <w:b/>
        </w:rPr>
      </w:pPr>
      <w:r w:rsidRPr="007E0C3A">
        <w:rPr>
          <w:rFonts w:ascii="Arial" w:hAnsi="Arial" w:cs="Arial"/>
          <w:b/>
        </w:rPr>
        <w:t>laboratorijske storitve za motorne bencine:</w:t>
      </w:r>
    </w:p>
    <w:p w14:paraId="5D674517" w14:textId="2DD23E99" w:rsidR="007E0C3A" w:rsidRPr="007E0C3A" w:rsidRDefault="007E0C3A" w:rsidP="007E0C3A">
      <w:pPr>
        <w:pStyle w:val="Odstavekseznama"/>
        <w:ind w:left="360"/>
        <w:rPr>
          <w:rFonts w:ascii="Arial" w:hAnsi="Arial" w:cs="Arial"/>
        </w:rPr>
      </w:pPr>
      <w:r w:rsidRPr="007E0C3A">
        <w:rPr>
          <w:rFonts w:ascii="Arial" w:hAnsi="Arial" w:cs="Arial"/>
        </w:rPr>
        <w:t>št. laboratorijskih storitev: ___________ ter mesec in leto izvedene storitve: ________________;</w:t>
      </w:r>
    </w:p>
    <w:p w14:paraId="70F5F8EF" w14:textId="77777777" w:rsidR="007E0C3A" w:rsidRPr="007E0C3A" w:rsidRDefault="007E0C3A" w:rsidP="007E0C3A">
      <w:pPr>
        <w:pStyle w:val="Odstavekseznama"/>
        <w:numPr>
          <w:ilvl w:val="0"/>
          <w:numId w:val="9"/>
        </w:numPr>
        <w:rPr>
          <w:rFonts w:ascii="Arial" w:hAnsi="Arial" w:cs="Arial"/>
          <w:b/>
        </w:rPr>
      </w:pPr>
      <w:r w:rsidRPr="007E0C3A">
        <w:rPr>
          <w:rFonts w:ascii="Arial" w:hAnsi="Arial" w:cs="Arial"/>
          <w:b/>
        </w:rPr>
        <w:t>laboratorijske storitve za JET:</w:t>
      </w:r>
    </w:p>
    <w:p w14:paraId="6C922A2D" w14:textId="60B092A0" w:rsidR="007E0C3A" w:rsidRPr="007E0C3A" w:rsidRDefault="007E0C3A" w:rsidP="007E0C3A">
      <w:pPr>
        <w:pStyle w:val="Odstavekseznama"/>
        <w:ind w:left="360"/>
        <w:rPr>
          <w:rFonts w:ascii="Arial" w:hAnsi="Arial" w:cs="Arial"/>
        </w:rPr>
      </w:pPr>
      <w:r w:rsidRPr="007E0C3A">
        <w:rPr>
          <w:rFonts w:ascii="Arial" w:hAnsi="Arial" w:cs="Arial"/>
        </w:rPr>
        <w:t>št. laboratorijskih storitev: ___________ ter mesec in leto izvedene storitve: ________________;</w:t>
      </w:r>
    </w:p>
    <w:p w14:paraId="3FF14BB6" w14:textId="77777777" w:rsidR="007E0C3A" w:rsidRPr="007E0C3A" w:rsidRDefault="007E0C3A" w:rsidP="007E0C3A">
      <w:pPr>
        <w:pStyle w:val="Odstavekseznama"/>
        <w:numPr>
          <w:ilvl w:val="0"/>
          <w:numId w:val="9"/>
        </w:numPr>
        <w:rPr>
          <w:rFonts w:ascii="Arial" w:hAnsi="Arial" w:cs="Arial"/>
          <w:b/>
        </w:rPr>
      </w:pPr>
      <w:r w:rsidRPr="007E0C3A">
        <w:rPr>
          <w:rFonts w:ascii="Arial" w:hAnsi="Arial" w:cs="Arial"/>
          <w:b/>
        </w:rPr>
        <w:t xml:space="preserve">laboratorijske storitve za dizelska goriva ali </w:t>
      </w:r>
      <w:proofErr w:type="spellStart"/>
      <w:r w:rsidRPr="007E0C3A">
        <w:rPr>
          <w:rFonts w:ascii="Arial" w:hAnsi="Arial" w:cs="Arial"/>
          <w:b/>
        </w:rPr>
        <w:t>koel</w:t>
      </w:r>
      <w:proofErr w:type="spellEnd"/>
      <w:r w:rsidRPr="007E0C3A">
        <w:rPr>
          <w:rFonts w:ascii="Arial" w:hAnsi="Arial" w:cs="Arial"/>
          <w:b/>
        </w:rPr>
        <w:t>:</w:t>
      </w:r>
    </w:p>
    <w:p w14:paraId="41677247" w14:textId="26F24DE0" w:rsidR="007E0C3A" w:rsidRDefault="007E0C3A" w:rsidP="007E0C3A">
      <w:pPr>
        <w:pStyle w:val="Odstavekseznama"/>
        <w:ind w:left="360"/>
        <w:rPr>
          <w:rFonts w:ascii="Arial" w:hAnsi="Arial" w:cs="Arial"/>
        </w:rPr>
      </w:pPr>
      <w:r w:rsidRPr="007E0C3A">
        <w:rPr>
          <w:rFonts w:ascii="Arial" w:hAnsi="Arial" w:cs="Arial"/>
        </w:rPr>
        <w:t>št. laboratorijskih storitev: ___________ ter mesec in leto izvedene storitve: ________________;</w:t>
      </w:r>
    </w:p>
    <w:p w14:paraId="38A24C2A" w14:textId="1ACEFEE5" w:rsidR="007E0C3A" w:rsidRPr="00575710" w:rsidRDefault="007E0C3A" w:rsidP="007E0C3A">
      <w:pPr>
        <w:pStyle w:val="Odstavekseznama"/>
        <w:numPr>
          <w:ilvl w:val="0"/>
          <w:numId w:val="9"/>
        </w:numPr>
        <w:rPr>
          <w:rFonts w:ascii="Arial" w:hAnsi="Arial" w:cs="Arial"/>
          <w:b/>
        </w:rPr>
      </w:pPr>
      <w:r w:rsidRPr="00575710">
        <w:rPr>
          <w:rFonts w:ascii="Arial" w:hAnsi="Arial" w:cs="Arial"/>
          <w:b/>
        </w:rPr>
        <w:t>mednarodna laboratorijska primerjava analiznih postopkov:</w:t>
      </w:r>
    </w:p>
    <w:p w14:paraId="405F67C2" w14:textId="68FCB6D3" w:rsidR="005D5DEA" w:rsidRDefault="007E0C3A" w:rsidP="00575710">
      <w:pPr>
        <w:pStyle w:val="Odstavekseznama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št. </w:t>
      </w:r>
      <w:r w:rsidR="00575710">
        <w:rPr>
          <w:rFonts w:ascii="Arial" w:hAnsi="Arial" w:cs="Arial"/>
        </w:rPr>
        <w:t xml:space="preserve">mednarodnih laboratorijskih primerjav analiznih postopkov: </w:t>
      </w:r>
      <w:r w:rsidR="00575710" w:rsidRPr="007E0C3A">
        <w:rPr>
          <w:rFonts w:ascii="Arial" w:hAnsi="Arial" w:cs="Arial"/>
        </w:rPr>
        <w:t>___________</w:t>
      </w:r>
      <w:r w:rsidR="00575710">
        <w:rPr>
          <w:rFonts w:ascii="Arial" w:hAnsi="Arial" w:cs="Arial"/>
        </w:rPr>
        <w:t xml:space="preserve"> ter  </w:t>
      </w:r>
      <w:r w:rsidR="00575710" w:rsidRPr="007E0C3A">
        <w:rPr>
          <w:rFonts w:ascii="Arial" w:hAnsi="Arial" w:cs="Arial"/>
        </w:rPr>
        <w:t>mesec in leto izvedene storitve: ________________</w:t>
      </w:r>
      <w:r w:rsidR="00575710">
        <w:rPr>
          <w:rFonts w:ascii="Arial" w:hAnsi="Arial" w:cs="Arial"/>
        </w:rPr>
        <w:t>.</w:t>
      </w:r>
    </w:p>
    <w:p w14:paraId="41FEA554" w14:textId="77777777" w:rsidR="00575710" w:rsidRPr="00575710" w:rsidRDefault="00575710" w:rsidP="00575710">
      <w:pPr>
        <w:pStyle w:val="Odstavekseznama"/>
        <w:ind w:left="360"/>
        <w:rPr>
          <w:rFonts w:ascii="Arial" w:hAnsi="Arial" w:cs="Arial"/>
        </w:rPr>
      </w:pPr>
    </w:p>
    <w:p w14:paraId="07065C51" w14:textId="105B92C7" w:rsidR="005D5DEA" w:rsidRDefault="005D5DEA" w:rsidP="005D5DEA">
      <w:pPr>
        <w:jc w:val="both"/>
        <w:rPr>
          <w:rFonts w:cs="Arial"/>
        </w:rPr>
      </w:pPr>
      <w:r>
        <w:rPr>
          <w:rFonts w:cs="Arial"/>
        </w:rPr>
        <w:t xml:space="preserve">Kot naročnik navedene storitve, ki ga sodelujoče podjetje pri oddaji ponudbe navaja kot referenco, potrjujemo, da je izvajalec uspešno (kvalitetno, strokovno, v roku in v skladu s pogodbo, naročilnico, ipd.) izvedel storitev. </w:t>
      </w:r>
    </w:p>
    <w:p w14:paraId="14615082" w14:textId="68903424" w:rsidR="001E7C32" w:rsidRDefault="001E7C32" w:rsidP="001E7C32">
      <w:pPr>
        <w:rPr>
          <w:rFonts w:cs="Arial"/>
        </w:rPr>
      </w:pPr>
    </w:p>
    <w:p w14:paraId="745A3542" w14:textId="77777777" w:rsidR="001E7C32" w:rsidRDefault="001E7C32" w:rsidP="001E7C32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1E7C32" w14:paraId="4AE2D45D" w14:textId="77777777" w:rsidTr="00575710">
        <w:tc>
          <w:tcPr>
            <w:tcW w:w="1610" w:type="dxa"/>
          </w:tcPr>
          <w:p w14:paraId="43BA215C" w14:textId="77777777" w:rsidR="001E7C32" w:rsidRDefault="001E7C32" w:rsidP="005A2AAB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393" w:type="dxa"/>
          </w:tcPr>
          <w:p w14:paraId="569E8DFA" w14:textId="77777777" w:rsidR="001E7C32" w:rsidRDefault="001E7C32" w:rsidP="005A2AA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1BB99B92" w14:textId="2B5D77AE" w:rsidR="001E7C32" w:rsidRDefault="001E7C32" w:rsidP="005A2AAB">
            <w:pPr>
              <w:rPr>
                <w:rFonts w:cs="Arial"/>
              </w:rPr>
            </w:pPr>
            <w:r>
              <w:rPr>
                <w:rFonts w:cs="Arial"/>
              </w:rPr>
              <w:t xml:space="preserve">Odgovorna oseba </w:t>
            </w:r>
            <w:r w:rsidR="00062F74">
              <w:rPr>
                <w:rFonts w:cs="Arial"/>
              </w:rPr>
              <w:t>referenčnega naročnika</w:t>
            </w:r>
            <w:r>
              <w:rPr>
                <w:rFonts w:cs="Arial"/>
              </w:rPr>
              <w:t>:</w:t>
            </w:r>
          </w:p>
          <w:p w14:paraId="3A91EB28" w14:textId="77777777" w:rsidR="001E7C32" w:rsidRDefault="001E7C32" w:rsidP="005A2AAB">
            <w:pPr>
              <w:rPr>
                <w:rFonts w:cs="Arial"/>
              </w:rPr>
            </w:pPr>
          </w:p>
          <w:p w14:paraId="0AF74370" w14:textId="77777777" w:rsidR="001E7C32" w:rsidRDefault="001E7C32" w:rsidP="005A2AAB">
            <w:pPr>
              <w:rPr>
                <w:rFonts w:cs="Arial"/>
              </w:rPr>
            </w:pPr>
          </w:p>
        </w:tc>
      </w:tr>
      <w:tr w:rsidR="001E7C32" w14:paraId="5AC8EFC3" w14:textId="77777777" w:rsidTr="00575710">
        <w:tc>
          <w:tcPr>
            <w:tcW w:w="1610" w:type="dxa"/>
          </w:tcPr>
          <w:p w14:paraId="7AF9C1DB" w14:textId="77777777" w:rsidR="001E7C32" w:rsidRDefault="001E7C32" w:rsidP="005A2AAB">
            <w:pPr>
              <w:rPr>
                <w:rFonts w:cs="Arial"/>
              </w:rPr>
            </w:pPr>
          </w:p>
        </w:tc>
        <w:tc>
          <w:tcPr>
            <w:tcW w:w="1393" w:type="dxa"/>
          </w:tcPr>
          <w:p w14:paraId="5A8EF91A" w14:textId="77777777" w:rsidR="001E7C32" w:rsidRDefault="001E7C32" w:rsidP="005A2AAB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39F72EBE" w14:textId="77777777" w:rsidR="001E7C32" w:rsidRDefault="001E7C32" w:rsidP="005A2AAB">
            <w:pPr>
              <w:rPr>
                <w:rFonts w:cs="Arial"/>
              </w:rPr>
            </w:pPr>
          </w:p>
        </w:tc>
      </w:tr>
    </w:tbl>
    <w:p w14:paraId="0BB62142" w14:textId="0498A436" w:rsidR="001E7C32" w:rsidRPr="005B4793" w:rsidRDefault="001E7C32" w:rsidP="001E7C32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odgovorna oseba </w:t>
      </w:r>
      <w:r w:rsidR="00062F74">
        <w:rPr>
          <w:rFonts w:cs="Arial"/>
          <w:i/>
        </w:rPr>
        <w:t>referenčnega naročnika</w:t>
      </w:r>
      <w:r w:rsidRPr="005B4793">
        <w:rPr>
          <w:rFonts w:cs="Arial"/>
          <w:i/>
        </w:rPr>
        <w:t xml:space="preserve"> (tisti, ki je </w:t>
      </w:r>
      <w:r w:rsidR="00996737">
        <w:rPr>
          <w:rFonts w:cs="Arial"/>
          <w:i/>
        </w:rPr>
        <w:t>dela</w:t>
      </w:r>
      <w:r w:rsidR="005B4793" w:rsidRPr="005B4793">
        <w:rPr>
          <w:rFonts w:cs="Arial"/>
          <w:i/>
        </w:rPr>
        <w:t xml:space="preserve"> naročil in plačal – končni uporabnik</w:t>
      </w:r>
      <w:r w:rsidRPr="005B4793">
        <w:rPr>
          <w:rFonts w:cs="Arial"/>
          <w:i/>
        </w:rPr>
        <w:t>).</w:t>
      </w:r>
    </w:p>
    <w:p w14:paraId="2C65EF15" w14:textId="77777777" w:rsidR="00575710" w:rsidRDefault="00575710" w:rsidP="005B4793">
      <w:pPr>
        <w:pStyle w:val="Telobesedila"/>
        <w:tabs>
          <w:tab w:val="num" w:pos="1080"/>
        </w:tabs>
        <w:rPr>
          <w:rFonts w:cs="Arial"/>
          <w:i/>
        </w:rPr>
      </w:pPr>
    </w:p>
    <w:p w14:paraId="2C770E24" w14:textId="241A9F81" w:rsidR="00EF5515" w:rsidRPr="005B4793" w:rsidRDefault="001E7C32" w:rsidP="005B4793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 sestavni del in priloga ponudbe.</w:t>
      </w:r>
    </w:p>
    <w:sectPr w:rsidR="00EF5515" w:rsidRPr="005B4793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7D17EDA" w16cex:dateUtc="2021-11-15T14:12:01.44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3AB49" w14:textId="77777777" w:rsidR="005A2AAB" w:rsidRDefault="005A2AAB">
      <w:r>
        <w:separator/>
      </w:r>
    </w:p>
  </w:endnote>
  <w:endnote w:type="continuationSeparator" w:id="0">
    <w:p w14:paraId="6AC81FE8" w14:textId="77777777" w:rsidR="005A2AAB" w:rsidRDefault="005A2AAB">
      <w:r>
        <w:continuationSeparator/>
      </w:r>
    </w:p>
  </w:endnote>
  <w:endnote w:type="continuationNotice" w:id="1">
    <w:p w14:paraId="3E12CEB4" w14:textId="77777777" w:rsidR="007C4636" w:rsidRDefault="007C46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6B98BA63" w:rsidR="005A2AAB" w:rsidRPr="00001218" w:rsidRDefault="005A2AAB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5A2AAB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7B4ED9F7" w:rsidR="005A2AAB" w:rsidRPr="005A785E" w:rsidRDefault="005A2AAB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09804871" w:rsidR="005A2AAB" w:rsidRPr="00A1445A" w:rsidRDefault="005A2AAB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5A2AAB" w:rsidRPr="00FC6CF0" w:rsidRDefault="005A2AAB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BBC13" w14:textId="77777777" w:rsidR="005A2AAB" w:rsidRDefault="005A2AAB">
      <w:r>
        <w:separator/>
      </w:r>
    </w:p>
  </w:footnote>
  <w:footnote w:type="continuationSeparator" w:id="0">
    <w:p w14:paraId="5144E299" w14:textId="77777777" w:rsidR="005A2AAB" w:rsidRDefault="005A2AAB">
      <w:r>
        <w:continuationSeparator/>
      </w:r>
    </w:p>
  </w:footnote>
  <w:footnote w:type="continuationNotice" w:id="1">
    <w:p w14:paraId="6940C8FE" w14:textId="77777777" w:rsidR="007C4636" w:rsidRDefault="007C46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5A2AAB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5A2AAB" w:rsidRPr="00A04B00" w:rsidRDefault="005A2AA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5A2AAB" w:rsidRPr="00A04B00" w:rsidRDefault="005A2AAB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5A2AAB" w:rsidRPr="00A04B00" w:rsidRDefault="005A2AAB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5A2AAB" w:rsidRPr="00C0552D" w:rsidRDefault="005A2AAB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79BFDC2" w14:textId="77777777" w:rsidR="005A2AAB" w:rsidRPr="00C0552D" w:rsidRDefault="005A2AAB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5A2AAB" w:rsidRPr="00A1445A" w:rsidRDefault="005A2AAB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5A2AAB" w:rsidRPr="00A1445A" w:rsidRDefault="005A2AA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5A2AAB" w:rsidRPr="00A1445A" w:rsidRDefault="005A2AAB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5A2AAB" w:rsidRDefault="005A2AAB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5A2AAB" w:rsidRPr="00A1445A" w:rsidRDefault="005A2AAB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5A2AAB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091AAECE" w:rsidR="005A2AAB" w:rsidRPr="009F4AF4" w:rsidRDefault="005A2AAB" w:rsidP="005D5DE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POSTOPEK-STORITEV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5A2AAB" w:rsidRPr="009F4AF4" w:rsidRDefault="005A2AAB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E19D881" w:rsidR="005A2AAB" w:rsidRPr="009F4AF4" w:rsidRDefault="005A2AAB" w:rsidP="001E7C3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10a</w:t>
          </w:r>
        </w:p>
      </w:tc>
    </w:tr>
  </w:tbl>
  <w:p w14:paraId="7DE6B521" w14:textId="77777777" w:rsidR="005A2AAB" w:rsidRPr="00FC6CF0" w:rsidRDefault="005A2AAB" w:rsidP="00001218">
    <w:pPr>
      <w:pStyle w:val="Glava"/>
      <w:rPr>
        <w:rFonts w:cs="Arial"/>
        <w:sz w:val="2"/>
        <w:szCs w:val="2"/>
      </w:rPr>
    </w:pPr>
  </w:p>
  <w:p w14:paraId="16BFB5D1" w14:textId="77777777" w:rsidR="005A2AAB" w:rsidRPr="00FC6CF0" w:rsidRDefault="005A2AAB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A51BA"/>
    <w:multiLevelType w:val="hybridMultilevel"/>
    <w:tmpl w:val="01D6CD4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25C6B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E7C32"/>
    <w:rsid w:val="001F4C7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55F28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0B6F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60EEC"/>
    <w:rsid w:val="004720C5"/>
    <w:rsid w:val="0047643E"/>
    <w:rsid w:val="004801D0"/>
    <w:rsid w:val="00481723"/>
    <w:rsid w:val="004A0508"/>
    <w:rsid w:val="004B065E"/>
    <w:rsid w:val="004B1233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75710"/>
    <w:rsid w:val="0058399F"/>
    <w:rsid w:val="005A2AAB"/>
    <w:rsid w:val="005A785E"/>
    <w:rsid w:val="005B253B"/>
    <w:rsid w:val="005B3910"/>
    <w:rsid w:val="005B4793"/>
    <w:rsid w:val="005C3AB3"/>
    <w:rsid w:val="005C4C41"/>
    <w:rsid w:val="005C71B5"/>
    <w:rsid w:val="005C7E8F"/>
    <w:rsid w:val="005D5DEA"/>
    <w:rsid w:val="005D7E01"/>
    <w:rsid w:val="005E22F1"/>
    <w:rsid w:val="005E3C7A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C4636"/>
    <w:rsid w:val="007D302C"/>
    <w:rsid w:val="007D4174"/>
    <w:rsid w:val="007E0866"/>
    <w:rsid w:val="007E0C3A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4ACE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3A2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Relationship Id="R48477bad62684c56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24514DF-D6B9-4DDF-A6F3-E8B12DB9D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56CF7E-2653-42ED-9CFA-8E597896AC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8726C2-2361-4348-B728-A59508C02A3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64b5e79a-161e-4f4f-95e3-8c5cd0f50b65"/>
    <ds:schemaRef ds:uri="http://schemas.microsoft.com/office/2006/documentManagement/types"/>
    <ds:schemaRef ds:uri="http://schemas.microsoft.com/office/infopath/2007/PartnerControls"/>
    <ds:schemaRef ds:uri="6a4cc071-bd85-44c5-acc7-68a9b922d49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FCFDE41-177B-4C09-B856-046ED3D2D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20</TotalTime>
  <Pages>1</Pages>
  <Words>204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19</cp:revision>
  <cp:lastPrinted>2016-06-20T06:30:00Z</cp:lastPrinted>
  <dcterms:created xsi:type="dcterms:W3CDTF">2021-05-24T06:18:00Z</dcterms:created>
  <dcterms:modified xsi:type="dcterms:W3CDTF">2022-08-30T13:18:00Z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